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A5FF4" w14:textId="77777777" w:rsidR="004B0DF6" w:rsidRDefault="004B0DF6" w:rsidP="004B0D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JURDON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8CFBA75" w14:textId="77777777" w:rsidR="004B0DF6" w:rsidRDefault="004B0DF6" w:rsidP="004B0D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Earl Stonham, Suffolk. Husbandman.</w:t>
      </w:r>
    </w:p>
    <w:p w14:paraId="4430D16E" w14:textId="77777777" w:rsidR="004B0DF6" w:rsidRDefault="004B0DF6" w:rsidP="004B0DF6">
      <w:pPr>
        <w:pStyle w:val="NoSpacing"/>
        <w:rPr>
          <w:rFonts w:cs="Times New Roman"/>
          <w:szCs w:val="24"/>
        </w:rPr>
      </w:pPr>
    </w:p>
    <w:p w14:paraId="1FDF38E9" w14:textId="77777777" w:rsidR="004B0DF6" w:rsidRDefault="004B0DF6" w:rsidP="004B0DF6">
      <w:pPr>
        <w:pStyle w:val="NoSpacing"/>
        <w:rPr>
          <w:rFonts w:cs="Times New Roman"/>
          <w:szCs w:val="24"/>
        </w:rPr>
      </w:pPr>
    </w:p>
    <w:p w14:paraId="51971537" w14:textId="77777777" w:rsidR="004B0DF6" w:rsidRDefault="004B0DF6" w:rsidP="004B0D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Seferey</w:t>
      </w:r>
      <w:proofErr w:type="spellEnd"/>
      <w:r>
        <w:rPr>
          <w:rFonts w:cs="Times New Roman"/>
          <w:szCs w:val="24"/>
        </w:rPr>
        <w:t>, clerk(q.v.), brought a plaint of trespass, taking and assault</w:t>
      </w:r>
    </w:p>
    <w:p w14:paraId="2C15BF44" w14:textId="77777777" w:rsidR="004B0DF6" w:rsidRDefault="004B0DF6" w:rsidP="004B0D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 and Robert </w:t>
      </w:r>
      <w:proofErr w:type="spellStart"/>
      <w:r>
        <w:rPr>
          <w:rFonts w:cs="Times New Roman"/>
          <w:szCs w:val="24"/>
        </w:rPr>
        <w:t>Jurdon</w:t>
      </w:r>
      <w:proofErr w:type="spellEnd"/>
      <w:r>
        <w:rPr>
          <w:rFonts w:cs="Times New Roman"/>
          <w:szCs w:val="24"/>
        </w:rPr>
        <w:t xml:space="preserve"> of Stowmarket(q.v.).</w:t>
      </w:r>
    </w:p>
    <w:p w14:paraId="595756D6" w14:textId="77777777" w:rsidR="004B0DF6" w:rsidRDefault="004B0DF6" w:rsidP="004B0D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6AB465C" w14:textId="77777777" w:rsidR="004B0DF6" w:rsidRDefault="004B0DF6" w:rsidP="004B0DF6">
      <w:pPr>
        <w:pStyle w:val="NoSpacing"/>
        <w:rPr>
          <w:rFonts w:cs="Times New Roman"/>
          <w:szCs w:val="24"/>
        </w:rPr>
      </w:pPr>
    </w:p>
    <w:p w14:paraId="73B6D923" w14:textId="77777777" w:rsidR="004B0DF6" w:rsidRDefault="004B0DF6" w:rsidP="004B0DF6">
      <w:pPr>
        <w:pStyle w:val="NoSpacing"/>
        <w:rPr>
          <w:rFonts w:cs="Times New Roman"/>
          <w:szCs w:val="24"/>
        </w:rPr>
      </w:pPr>
    </w:p>
    <w:p w14:paraId="48B509E0" w14:textId="77777777" w:rsidR="004B0DF6" w:rsidRDefault="004B0DF6" w:rsidP="004B0D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2024</w:t>
      </w:r>
    </w:p>
    <w:p w14:paraId="564C1F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9FD80" w14:textId="77777777" w:rsidR="004B0DF6" w:rsidRDefault="004B0DF6" w:rsidP="009139A6">
      <w:r>
        <w:separator/>
      </w:r>
    </w:p>
  </w:endnote>
  <w:endnote w:type="continuationSeparator" w:id="0">
    <w:p w14:paraId="1B287189" w14:textId="77777777" w:rsidR="004B0DF6" w:rsidRDefault="004B0D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7A8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54B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201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873FC" w14:textId="77777777" w:rsidR="004B0DF6" w:rsidRDefault="004B0DF6" w:rsidP="009139A6">
      <w:r>
        <w:separator/>
      </w:r>
    </w:p>
  </w:footnote>
  <w:footnote w:type="continuationSeparator" w:id="0">
    <w:p w14:paraId="4DBF1BE1" w14:textId="77777777" w:rsidR="004B0DF6" w:rsidRDefault="004B0D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F9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4C7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3BC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F6"/>
    <w:rsid w:val="000666E0"/>
    <w:rsid w:val="002510B7"/>
    <w:rsid w:val="00270799"/>
    <w:rsid w:val="004B0DF6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A6604"/>
  <w15:chartTrackingRefBased/>
  <w15:docId w15:val="{53006EFE-7401-4033-8DD3-99AA4C49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0D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2024-07-21T19:44:00Z</dcterms:created>
  <dcterms:modified xsi:type="dcterms:W3CDTF">2024-07-21T19:46:00Z</dcterms:modified>
</cp:coreProperties>
</file>